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9E" w:rsidRDefault="008A249E" w:rsidP="00623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Приложение №1</w:t>
      </w:r>
    </w:p>
    <w:p w:rsidR="008A249E" w:rsidRDefault="008A249E" w:rsidP="00623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8A249E" w:rsidRDefault="008A249E" w:rsidP="00623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8A249E" w:rsidRDefault="008A249E" w:rsidP="00623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24242">
        <w:t xml:space="preserve">от </w:t>
      </w:r>
      <w:r>
        <w:t>13.11.2024</w:t>
      </w:r>
      <w:r w:rsidRPr="00724242">
        <w:t xml:space="preserve"> № </w:t>
      </w:r>
      <w:r>
        <w:t>266</w:t>
      </w:r>
    </w:p>
    <w:p w:rsidR="008A249E" w:rsidRDefault="008A249E" w:rsidP="00623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A249E" w:rsidRPr="00780B36" w:rsidRDefault="008A249E" w:rsidP="00A807B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A249E" w:rsidRDefault="008A249E" w:rsidP="00623D22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A249E" w:rsidRPr="00F935C0" w:rsidRDefault="008A249E" w:rsidP="00623D22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8A249E" w:rsidRDefault="008A249E" w:rsidP="00623D22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межведомственной </w:t>
      </w: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комиссии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Всероссийской акции </w:t>
      </w:r>
    </w:p>
    <w:p w:rsidR="008A249E" w:rsidRDefault="008A249E" w:rsidP="00623D22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«Безопасность детства»</w:t>
      </w:r>
    </w:p>
    <w:p w:rsidR="008A249E" w:rsidRDefault="008A249E" w:rsidP="004A6847">
      <w:pPr>
        <w:tabs>
          <w:tab w:val="left" w:pos="6360"/>
        </w:tabs>
        <w:spacing w:after="0" w:line="240" w:lineRule="auto"/>
        <w:ind w:left="4536" w:hanging="453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A249E" w:rsidRPr="004A6847" w:rsidRDefault="008A249E" w:rsidP="004A6847">
      <w:pPr>
        <w:pStyle w:val="1"/>
        <w:numPr>
          <w:ilvl w:val="0"/>
          <w:numId w:val="1"/>
        </w:numPr>
        <w:tabs>
          <w:tab w:val="left" w:pos="426"/>
        </w:tabs>
        <w:ind w:left="4253" w:hanging="4253"/>
        <w:jc w:val="both"/>
        <w:rPr>
          <w:rFonts w:ascii="Times New Roman" w:hAnsi="Times New Roman" w:cs="Times New Roman"/>
          <w:sz w:val="24"/>
          <w:szCs w:val="24"/>
        </w:rPr>
      </w:pPr>
      <w:r w:rsidRPr="004A6847">
        <w:rPr>
          <w:rFonts w:ascii="Times New Roman" w:hAnsi="Times New Roman" w:cs="Times New Roman"/>
          <w:color w:val="000000"/>
          <w:sz w:val="24"/>
          <w:szCs w:val="24"/>
        </w:rPr>
        <w:t>Козырева Галина Владимировна – председатель комиссии, и.о. заместителя главы администрации Унечского района;</w:t>
      </w:r>
    </w:p>
    <w:p w:rsidR="008A249E" w:rsidRPr="004A6847" w:rsidRDefault="008A249E" w:rsidP="004A6847">
      <w:pPr>
        <w:pStyle w:val="1"/>
        <w:numPr>
          <w:ilvl w:val="0"/>
          <w:numId w:val="1"/>
        </w:numPr>
        <w:tabs>
          <w:tab w:val="left" w:pos="426"/>
        </w:tabs>
        <w:ind w:left="4253" w:hanging="4253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8"/>
      <w:bookmarkEnd w:id="0"/>
      <w:r w:rsidRPr="004A6847">
        <w:rPr>
          <w:rFonts w:ascii="Times New Roman" w:hAnsi="Times New Roman" w:cs="Times New Roman"/>
          <w:color w:val="000000"/>
          <w:sz w:val="24"/>
          <w:szCs w:val="24"/>
        </w:rPr>
        <w:t xml:space="preserve">Хребтович Татьяна Александровна – заместитель председателя комиссии, начальник управления образования администрации Унечского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района;</w:t>
      </w:r>
    </w:p>
    <w:p w:rsidR="008A249E" w:rsidRPr="004A6847" w:rsidRDefault="008A249E" w:rsidP="004A6847">
      <w:pPr>
        <w:pStyle w:val="1"/>
        <w:numPr>
          <w:ilvl w:val="0"/>
          <w:numId w:val="1"/>
        </w:numPr>
        <w:tabs>
          <w:tab w:val="left" w:pos="426"/>
        </w:tabs>
        <w:ind w:left="4253" w:hanging="4253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9"/>
      <w:bookmarkEnd w:id="1"/>
      <w:r w:rsidRPr="004A6847">
        <w:rPr>
          <w:rFonts w:ascii="Times New Roman" w:hAnsi="Times New Roman" w:cs="Times New Roman"/>
          <w:color w:val="000000"/>
          <w:sz w:val="24"/>
          <w:szCs w:val="24"/>
        </w:rPr>
        <w:t>Кубарева Оксана Анатольевна – секретарь комиссии, ведущий специалист сектора по обеспечению деятельности комиссии по делам несовершеннолетних и защите их прав администрации Унечского района;</w:t>
      </w:r>
    </w:p>
    <w:p w:rsidR="008A249E" w:rsidRPr="004A6847" w:rsidRDefault="008A249E" w:rsidP="004A6847">
      <w:pPr>
        <w:pStyle w:val="1"/>
        <w:tabs>
          <w:tab w:val="left" w:pos="426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A6847">
        <w:rPr>
          <w:rFonts w:ascii="Times New Roman" w:hAnsi="Times New Roman" w:cs="Times New Roman"/>
          <w:color w:val="000000"/>
          <w:sz w:val="24"/>
          <w:szCs w:val="24"/>
        </w:rPr>
        <w:t xml:space="preserve">Члены комиссии: </w:t>
      </w:r>
    </w:p>
    <w:p w:rsidR="008A249E" w:rsidRPr="004A6847" w:rsidRDefault="008A249E" w:rsidP="004A6847">
      <w:pPr>
        <w:pStyle w:val="1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8A249E" w:rsidRPr="004A6847" w:rsidRDefault="008A249E" w:rsidP="004A6847">
      <w:pPr>
        <w:pStyle w:val="1"/>
        <w:ind w:left="4253" w:hanging="4111"/>
        <w:jc w:val="both"/>
        <w:rPr>
          <w:rFonts w:ascii="Times New Roman" w:hAnsi="Times New Roman" w:cs="Times New Roman"/>
          <w:sz w:val="24"/>
          <w:szCs w:val="24"/>
        </w:rPr>
      </w:pPr>
      <w:r w:rsidRPr="004A6847">
        <w:rPr>
          <w:rFonts w:ascii="Times New Roman" w:hAnsi="Times New Roman" w:cs="Times New Roman"/>
          <w:sz w:val="24"/>
          <w:szCs w:val="24"/>
        </w:rPr>
        <w:t xml:space="preserve">4.  Акуленко Оксана Александровна – и.о. 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заместителя главы администрации Унечского района;</w:t>
      </w:r>
    </w:p>
    <w:p w:rsidR="008A249E" w:rsidRPr="004A6847" w:rsidRDefault="008A249E" w:rsidP="004A6847">
      <w:pPr>
        <w:pStyle w:val="1"/>
        <w:tabs>
          <w:tab w:val="left" w:pos="567"/>
        </w:tabs>
        <w:ind w:left="4253" w:hanging="4111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10"/>
      <w:bookmarkStart w:id="3" w:name="bookmark11"/>
      <w:bookmarkEnd w:id="2"/>
      <w:bookmarkEnd w:id="3"/>
      <w:r w:rsidRPr="004A6847">
        <w:rPr>
          <w:rFonts w:ascii="Times New Roman" w:hAnsi="Times New Roman" w:cs="Times New Roman"/>
          <w:color w:val="000000"/>
          <w:sz w:val="24"/>
          <w:szCs w:val="24"/>
        </w:rPr>
        <w:t>5. Сетунов Андрей Николаевич – начальник МО МВД России «Унечский» (по согласованию);</w:t>
      </w:r>
    </w:p>
    <w:p w:rsidR="008A249E" w:rsidRPr="004A6847" w:rsidRDefault="008A249E" w:rsidP="004A6847">
      <w:pPr>
        <w:pStyle w:val="1"/>
        <w:numPr>
          <w:ilvl w:val="0"/>
          <w:numId w:val="5"/>
        </w:numPr>
        <w:tabs>
          <w:tab w:val="left" w:pos="967"/>
        </w:tabs>
        <w:rPr>
          <w:rFonts w:ascii="Times New Roman" w:hAnsi="Times New Roman" w:cs="Times New Roman"/>
          <w:sz w:val="24"/>
          <w:szCs w:val="24"/>
        </w:rPr>
      </w:pPr>
      <w:bookmarkStart w:id="4" w:name="bookmark12"/>
      <w:bookmarkEnd w:id="4"/>
      <w:r w:rsidRPr="004A6847">
        <w:rPr>
          <w:rFonts w:ascii="Times New Roman" w:hAnsi="Times New Roman" w:cs="Times New Roman"/>
          <w:color w:val="000000"/>
          <w:sz w:val="24"/>
          <w:szCs w:val="24"/>
        </w:rPr>
        <w:t xml:space="preserve">Теребило Владимир Станиславович – начальник ОНДПР по Унечскому району (по согласованию);         </w:t>
      </w:r>
    </w:p>
    <w:p w:rsidR="008A249E" w:rsidRPr="004A6847" w:rsidRDefault="008A249E" w:rsidP="004A6847">
      <w:pPr>
        <w:pStyle w:val="1"/>
        <w:ind w:left="4253" w:hanging="4111"/>
        <w:jc w:val="both"/>
        <w:rPr>
          <w:rFonts w:ascii="Times New Roman" w:hAnsi="Times New Roman" w:cs="Times New Roman"/>
          <w:sz w:val="24"/>
          <w:szCs w:val="24"/>
        </w:rPr>
      </w:pPr>
      <w:r w:rsidRPr="004A6847">
        <w:rPr>
          <w:rFonts w:ascii="Times New Roman" w:hAnsi="Times New Roman" w:cs="Times New Roman"/>
          <w:color w:val="000000"/>
          <w:sz w:val="24"/>
          <w:szCs w:val="24"/>
        </w:rPr>
        <w:t>7.  Нужнова Марина Викторовна – начальник отдела культуры администрации Унечского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Брянской области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A249E" w:rsidRPr="004A6847" w:rsidRDefault="008A249E" w:rsidP="004A6847">
      <w:pPr>
        <w:pStyle w:val="1"/>
        <w:tabs>
          <w:tab w:val="left" w:pos="709"/>
        </w:tabs>
        <w:ind w:left="4253" w:hanging="41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bookmark13"/>
      <w:bookmarkStart w:id="6" w:name="bookmark14"/>
      <w:bookmarkStart w:id="7" w:name="bookmark15"/>
      <w:bookmarkEnd w:id="5"/>
      <w:bookmarkEnd w:id="6"/>
      <w:bookmarkEnd w:id="7"/>
      <w:r w:rsidRPr="004A6847">
        <w:rPr>
          <w:rFonts w:ascii="Times New Roman" w:hAnsi="Times New Roman" w:cs="Times New Roman"/>
          <w:color w:val="000000"/>
          <w:sz w:val="24"/>
          <w:szCs w:val="24"/>
        </w:rPr>
        <w:t>8.  Полуботко Ирина</w:t>
      </w:r>
      <w:r w:rsidRPr="004A6847">
        <w:rPr>
          <w:rFonts w:ascii="Times New Roman" w:hAnsi="Times New Roman" w:cs="Times New Roman"/>
          <w:sz w:val="24"/>
          <w:szCs w:val="24"/>
        </w:rPr>
        <w:t xml:space="preserve"> Анатольевна – заведующий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 xml:space="preserve"> сектор</w:t>
      </w:r>
      <w:r w:rsidRPr="004A6847">
        <w:rPr>
          <w:rFonts w:ascii="Times New Roman" w:hAnsi="Times New Roman" w:cs="Times New Roman"/>
          <w:sz w:val="24"/>
          <w:szCs w:val="24"/>
        </w:rPr>
        <w:t>ом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 xml:space="preserve"> по делам семьи, охране материнства и детства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демографии</w:t>
      </w:r>
      <w:r>
        <w:rPr>
          <w:rFonts w:ascii="Times New Roman" w:hAnsi="Times New Roman" w:cs="Times New Roman"/>
          <w:color w:val="000000"/>
          <w:sz w:val="24"/>
          <w:szCs w:val="24"/>
        </w:rPr>
        <w:t>, опеке и попечительству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Унечского района;</w:t>
      </w:r>
    </w:p>
    <w:p w:rsidR="008A249E" w:rsidRPr="004A6847" w:rsidRDefault="008A249E" w:rsidP="004A6847">
      <w:pPr>
        <w:pStyle w:val="1"/>
        <w:tabs>
          <w:tab w:val="left" w:pos="709"/>
        </w:tabs>
        <w:ind w:left="4253" w:hanging="4111"/>
        <w:jc w:val="both"/>
        <w:rPr>
          <w:rFonts w:ascii="Times New Roman" w:hAnsi="Times New Roman" w:cs="Times New Roman"/>
          <w:sz w:val="24"/>
          <w:szCs w:val="24"/>
        </w:rPr>
      </w:pPr>
      <w:r w:rsidRPr="004A6847">
        <w:rPr>
          <w:rFonts w:ascii="Times New Roman" w:hAnsi="Times New Roman" w:cs="Times New Roman"/>
          <w:color w:val="000000"/>
          <w:sz w:val="24"/>
          <w:szCs w:val="24"/>
        </w:rPr>
        <w:t>9.  Безрученко Наталья Евгеньевна – заведующий отделением помощи семье, женщинам и детям, оказавшимся в трудной жизненной ситуации ГБУ КЦСОН Унечского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 согласованию)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A249E" w:rsidRPr="004A6847" w:rsidRDefault="008A249E" w:rsidP="004A6847">
      <w:pPr>
        <w:pStyle w:val="1"/>
        <w:tabs>
          <w:tab w:val="left" w:pos="709"/>
        </w:tabs>
        <w:ind w:left="4253" w:hanging="4111"/>
        <w:jc w:val="both"/>
        <w:rPr>
          <w:rFonts w:ascii="Times New Roman" w:hAnsi="Times New Roman" w:cs="Times New Roman"/>
          <w:sz w:val="24"/>
          <w:szCs w:val="24"/>
        </w:rPr>
      </w:pPr>
      <w:r w:rsidRPr="004A6847">
        <w:rPr>
          <w:rFonts w:ascii="Times New Roman" w:hAnsi="Times New Roman" w:cs="Times New Roman"/>
          <w:sz w:val="24"/>
          <w:szCs w:val="24"/>
        </w:rPr>
        <w:t>10.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Бурмак Валентина Ивановна – директор МБУ «ЦПП МСП» Унечского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 согласованию</w:t>
      </w:r>
      <w:bookmarkStart w:id="8" w:name="_GoBack"/>
      <w:bookmarkEnd w:id="8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4A684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249E" w:rsidRPr="004A6847" w:rsidRDefault="008A249E" w:rsidP="004A6847">
      <w:pPr>
        <w:tabs>
          <w:tab w:val="left" w:pos="6360"/>
        </w:tabs>
        <w:spacing w:after="0" w:line="240" w:lineRule="auto"/>
        <w:ind w:left="4536" w:hanging="453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A249E" w:rsidRPr="004A6847" w:rsidSect="00056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3E1"/>
    <w:multiLevelType w:val="multilevel"/>
    <w:tmpl w:val="CBA875A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427501"/>
    <w:multiLevelType w:val="hybridMultilevel"/>
    <w:tmpl w:val="88CA20A0"/>
    <w:lvl w:ilvl="0" w:tplc="C1207AB8">
      <w:start w:val="6"/>
      <w:numFmt w:val="decimal"/>
      <w:lvlText w:val="%1."/>
      <w:lvlJc w:val="left"/>
      <w:pPr>
        <w:ind w:left="4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51B974CC"/>
    <w:multiLevelType w:val="hybridMultilevel"/>
    <w:tmpl w:val="4F54B844"/>
    <w:lvl w:ilvl="0" w:tplc="1B40CFF4">
      <w:start w:val="6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1825CB1"/>
    <w:multiLevelType w:val="hybridMultilevel"/>
    <w:tmpl w:val="7C5A1CE4"/>
    <w:lvl w:ilvl="0" w:tplc="D9ECB98A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D325D6"/>
    <w:multiLevelType w:val="hybridMultilevel"/>
    <w:tmpl w:val="C046C150"/>
    <w:lvl w:ilvl="0" w:tplc="1EA0332E">
      <w:start w:val="6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2AF"/>
    <w:rsid w:val="00056E65"/>
    <w:rsid w:val="00110BE3"/>
    <w:rsid w:val="00221CA4"/>
    <w:rsid w:val="004A6847"/>
    <w:rsid w:val="00623D22"/>
    <w:rsid w:val="00724242"/>
    <w:rsid w:val="00780B36"/>
    <w:rsid w:val="00853DFD"/>
    <w:rsid w:val="008A249E"/>
    <w:rsid w:val="009623AF"/>
    <w:rsid w:val="0098200F"/>
    <w:rsid w:val="00A807B3"/>
    <w:rsid w:val="00B01ED0"/>
    <w:rsid w:val="00D65902"/>
    <w:rsid w:val="00F142AF"/>
    <w:rsid w:val="00F9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D2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link w:val="1"/>
    <w:uiPriority w:val="99"/>
    <w:locked/>
    <w:rsid w:val="00623D22"/>
  </w:style>
  <w:style w:type="paragraph" w:customStyle="1" w:styleId="1">
    <w:name w:val="Основной текст1"/>
    <w:basedOn w:val="Normal"/>
    <w:link w:val="a"/>
    <w:uiPriority w:val="99"/>
    <w:rsid w:val="00623D22"/>
    <w:pPr>
      <w:widowControl w:val="0"/>
      <w:spacing w:after="0" w:line="276" w:lineRule="auto"/>
      <w:ind w:firstLine="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234</Words>
  <Characters>1334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7</cp:revision>
  <dcterms:created xsi:type="dcterms:W3CDTF">2024-11-15T11:01:00Z</dcterms:created>
  <dcterms:modified xsi:type="dcterms:W3CDTF">2024-12-26T11:29:00Z</dcterms:modified>
</cp:coreProperties>
</file>